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b943f3a" w14:textId="b943f3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4B1603">
        <w:t>17</w:t>
      </w:r>
      <w:r w:rsidRPr="0017550A" w:rsidR="00AE1F41">
        <w:t>. St-</w:t>
      </w:r>
      <w:r w:rsidR="004B1603">
        <w:t>3458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4B1603">
        <w:t>17</w:t>
      </w:r>
      <w:r w:rsidRPr="0017550A" w:rsidR="00884690">
        <w:t>. St</w:t>
      </w:r>
      <w:r w:rsidRPr="0017550A" w:rsidR="00B13065">
        <w:t>-</w:t>
      </w:r>
      <w:r w:rsidR="004B1603">
        <w:t>3458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4B1603" w:rsidP="004B1603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4B1603">
        <w:t xml:space="preserve">TALAN KNEŽEVIĆ jednostavno društvo s ograničenom odgovornošću za trgovinu, </w:t>
      </w:r>
    </w:p>
    <w:p w:rsidR="00DE4D5E" w:rsidP="004B1603" w:rsidRDefault="004B1603">
      <w:pPr>
        <w:tabs>
          <w:tab w:val="left" w:pos="709"/>
        </w:tabs>
        <w:ind w:left="708"/>
        <w:jc w:val="both"/>
      </w:pPr>
      <w:r>
        <w:t xml:space="preserve">OIB: 11202399148, </w:t>
      </w:r>
      <w:r w:rsidRPr="004B1603">
        <w:t xml:space="preserve">Zagreb, I. </w:t>
      </w:r>
      <w:proofErr w:type="spellStart"/>
      <w:r w:rsidRPr="004B1603">
        <w:t>Čulinec</w:t>
      </w:r>
      <w:proofErr w:type="spellEnd"/>
      <w:r w:rsidRPr="004B1603">
        <w:t xml:space="preserve"> 57</w:t>
      </w:r>
    </w:p>
    <w:p w:rsidRPr="0017550A" w:rsidR="004B1603" w:rsidP="004B1603" w:rsidRDefault="004B1603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08C5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008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08C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008C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008C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008C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0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8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08C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08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08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3458</izvorni_sadrzaj>
    <derivirana_varijabla naziv="DomainObject.Predmet.Broj_1">3458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St-3458/2022</izvorni_sadrzaj>
    <derivirana_varijabla naziv="DomainObject.Predmet.OznakaBroj_1">St-3458/2022</derivirana_varijabla>
  </DomainObject.Predmet.OznakaBroj>
  <DomainObject.Predmet.OznakaBrojOptuznogAkta>
    <izvorni_sadrzaj>04-06-22-5950</izvorni_sadrzaj>
    <derivirana_varijabla naziv="DomainObject.Predmet.OznakaBrojOptuznogAkta_1">04-06-22-5950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TALAN KNEŽEVIĆ jednostavno društvo s ograničenom odgovornošću za trgovinu</izvorni_sadrzaj>
    <derivirana_varijabla naziv="DomainObject.Predmet.ProtustrankaFormated_1">  TALAN KNEŽEVIĆ jednostavno društvo s ograničenom odgovornošću za trgovinu</derivirana_varijabla>
  </DomainObject.Predmet.ProtustrankaFormated>
  <DomainObject.Predmet.ProtustrankaFormatedOIB>
    <izvorni_sadrzaj>  TALAN KNEŽEVIĆ jednostavno društvo s ograničenom odgovornošću za trgovinu, OIB 11202399148</izvorni_sadrzaj>
    <derivirana_varijabla naziv="DomainObject.Predmet.ProtustrankaFormatedOIB_1">  TALAN KNEŽEVIĆ jednostavno društvo s ograničenom odgovornošću za trgovinu, OIB 11202399148</derivirana_varijabla>
  </DomainObject.Predmet.ProtustrankaFormatedOIB>
  <DomainObject.Predmet.ProtustrankaFormatedWithAdress>
    <izvorni_sadrzaj> TALAN KNEŽEVIĆ jednostavno društvo s ograničenom odgovornošću za trgovinu, I.Čulinec 57, 10000 Zagreb</izvorni_sadrzaj>
    <derivirana_varijabla naziv="DomainObject.Predmet.ProtustrankaFormatedWithAdress_1"> TALAN KNEŽEVIĆ jednostavno društvo s ograničenom odgovornošću za trgovinu, I.Čulinec 57, 10000 Zagreb</derivirana_varijabla>
  </DomainObject.Predmet.ProtustrankaFormatedWithAdress>
  <DomainObject.Predmet.ProtustrankaFormatedWithAdressOIB>
    <izvorni_sadrzaj> TALAN KNEŽEVIĆ jednostavno društvo s ograničenom odgovornošću za trgovinu, OIB 11202399148, I.Čulinec 57, 10000 Zagreb</izvorni_sadrzaj>
    <derivirana_varijabla naziv="DomainObject.Predmet.ProtustrankaFormatedWithAdressOIB_1"> TALAN KNEŽEVIĆ jednostavno društvo s ograničenom odgovornošću za trgovinu, OIB 11202399148, I.Čulinec 57, 10000 Zagreb</derivirana_varijabla>
  </DomainObject.Predmet.ProtustrankaFormatedWithAdressOIB>
  <DomainObject.Predmet.ProtustrankaWithAdress>
    <izvorni_sadrzaj>TALAN KNEŽEVIĆ jednostavno društvo s ograničenom odgovornošću za trgovinu I.Čulinec 57, 10000 Zagreb</izvorni_sadrzaj>
    <derivirana_varijabla naziv="DomainObject.Predmet.ProtustrankaWithAdress_1">TALAN KNEŽEVIĆ jednostavno društvo s ograničenom odgovornošću za trgovinu I.Čulinec 57, 10000 Zagreb</derivirana_varijabla>
  </DomainObject.Predmet.ProtustrankaWithAdress>
  <DomainObject.Predmet.ProtustrankaWithAdressOIB>
    <izvorni_sadrzaj>TALAN KNEŽEVIĆ jednostavno društvo s ograničenom odgovornošću za trgovinu, OIB 11202399148, I.Čulinec 57, 10000 Zagreb</izvorni_sadrzaj>
    <derivirana_varijabla naziv="DomainObject.Predmet.ProtustrankaWithAdressOIB_1">TALAN KNEŽEVIĆ jednostavno društvo s ograničenom odgovornošću za trgovinu, OIB 11202399148, I.Čulinec 57, 10000 Zagreb</derivirana_varijabla>
  </DomainObject.Predmet.ProtustrankaWithAdressOIB>
  <DomainObject.Predmet.ProtustrankaNazivFormated>
    <izvorni_sadrzaj>TALAN KNEŽEVIĆ jednostavno društvo s ograničenom odgovornošću za trgovinu</izvorni_sadrzaj>
    <derivirana_varijabla naziv="DomainObject.Predmet.ProtustrankaNazivFormated_1">TALAN KNEŽEVIĆ jednostavno društvo s ograničenom odgovornošću za trgovinu</derivirana_varijabla>
  </DomainObject.Predmet.ProtustrankaNazivFormated>
  <DomainObject.Predmet.ProtustrankaNazivFormatedOIB>
    <izvorni_sadrzaj>TALAN KNEŽEVIĆ jednostavno društvo s ograničenom odgovornošću za trgovinu, OIB 11202399148</izvorni_sadrzaj>
    <derivirana_varijabla naziv="DomainObject.Predmet.ProtustrankaNazivFormatedOIB_1">TALAN KNEŽEVIĆ jednostavno društvo s ograničenom odgovornošću za trgovinu, OIB 11202399148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TALAN KNEŽEVIĆ jednostavno društvo s ograničenom odgovornošću za trgovinu</item>
    </izvorni_sadrzaj>
    <derivirana_varijabla naziv="DomainObject.Predmet.ProtuStrankaListFormated_1">
      <item>TALAN KNEŽEVIĆ jednostavno društvo s ograničenom odgovornošću za trgovinu</item>
    </derivirana_varijabla>
  </DomainObject.Predmet.ProtuStrankaListFormated>
  <DomainObject.Predmet.ProtuStrankaListFormatedOIB>
    <izvorni_sadrzaj>
      <item>TALAN KNEŽEVIĆ jednostavno društvo s ograničenom odgovornošću za trgovinu, OIB 11202399148</item>
    </izvorni_sadrzaj>
    <derivirana_varijabla naziv="DomainObject.Predmet.ProtuStrankaListFormatedOIB_1">
      <item>TALAN KNEŽEVIĆ jednostavno društvo s ograničenom odgovornošću za trgovinu, OIB 11202399148</item>
    </derivirana_varijabla>
  </DomainObject.Predmet.ProtuStrankaListFormatedOIB>
  <DomainObject.Predmet.ProtuStrankaListFormatedWithAdress>
    <izvorni_sadrzaj>
      <item>TALAN KNEŽEVIĆ jednostavno društvo s ograničenom odgovornošću za trgovinu, I.Čulinec 57, 10000 Zagreb</item>
    </izvorni_sadrzaj>
    <derivirana_varijabla naziv="DomainObject.Predmet.ProtuStrankaListFormatedWithAdress_1">
      <item>TALAN KNEŽEVIĆ jednostavno društvo s ograničenom odgovornošću za trgovinu, I.Čulinec 57, 10000 Zagreb</item>
    </derivirana_varijabla>
  </DomainObject.Predmet.ProtuStrankaListFormatedWithAdress>
  <DomainObject.Predmet.ProtuStrankaListFormatedWithAdressOIB>
    <izvorni_sadrzaj>
      <item>TALAN KNEŽEVIĆ jednostavno društvo s ograničenom odgovornošću za trgovinu, OIB 11202399148, I.Čulinec 57, 10000 Zagreb</item>
    </izvorni_sadrzaj>
    <derivirana_varijabla naziv="DomainObject.Predmet.ProtuStrankaListFormatedWithAdressOIB_1">
      <item>TALAN KNEŽEVIĆ jednostavno društvo s ograničenom odgovornošću za trgovinu, OIB 11202399148, I.Čulinec 57, 10000 Zagreb</item>
    </derivirana_varijabla>
  </DomainObject.Predmet.ProtuStrankaListFormatedWithAdressOIB>
  <DomainObject.Predmet.ProtuStrankaListNazivFormated>
    <izvorni_sadrzaj>
      <item>TALAN KNEŽEVIĆ jednostavno društvo s ograničenom odgovornošću za trgovinu</item>
    </izvorni_sadrzaj>
    <derivirana_varijabla naziv="DomainObject.Predmet.ProtuStrankaListNazivFormated_1">
      <item>TALAN KNEŽEVIĆ jednostavno društvo s ograničenom odgovornošću za trgovinu</item>
    </derivirana_varijabla>
  </DomainObject.Predmet.ProtuStrankaListNazivFormated>
  <DomainObject.Predmet.ProtuStrankaListNazivFormatedOIB>
    <izvorni_sadrzaj>
      <item>TALAN KNEŽEVIĆ jednostavno društvo s ograničenom odgovornošću za trgovinu, OIB 11202399148</item>
    </izvorni_sadrzaj>
    <derivirana_varijabla naziv="DomainObject.Predmet.ProtuStrankaListNazivFormatedOIB_1">
      <item>TALAN KNEŽEVIĆ jednostavno društvo s ograničenom odgovornošću za trgovinu, OIB 11202399148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TALAN KNEŽEVIĆ jednostavno društvo s ograničenom odgovornošću za trgovinu</izvorni_sadrzaj>
    <derivirana_varijabla naziv="DomainObject.Predmet.ProtustrankaIDrugi_1">TALAN KNEŽEVIĆ jednostavno društvo s ograničenom odgovornošću za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TALAN KNEŽEVIĆ jednostavno društvo s ograničenom odgovornošću za trgovinu, OIB 11202399148, I.Čulinec 57, 10000 Zagreb</izvorni_sadrzaj>
    <derivirana_varijabla naziv="DomainObject.Predmet.ProtustrankaIDrugiAdressOIB_1">TALAN KNEŽEVIĆ jednostavno društvo s ograničenom odgovornošću za trgovinu, OIB 11202399148, I.Čulinec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TALAN KNEŽEVIĆ jednostavno društvo s ograničenom odgovornošću za trgovinu</item>
      <item>Financijska agencija</item>
    </izvorni_sadrzaj>
    <derivirana_varijabla naziv="DomainObject.Predmet.SudioniciListNaziv_1">
      <item>TALAN KNEŽEVIĆ jednostavno društvo s ograničenom odgovornošću za trgovinu</item>
      <item>Financijska agencija</item>
    </derivirana_varijabla>
  </DomainObject.Predmet.SudioniciListNaziv>
  <DomainObject.Predmet.SudioniciListAdressOIB>
    <izvorni_sadrzaj>
      <item>TALAN KNEŽEVIĆ jednostavno društvo s ograničenom odgovornošću za trgovinu, OIB 11202399148, I.Čulinec 57,10000 Zagreb</item>
      <item>Financijska agencija, OIB 85821130368, TRG SVIBANJSKIH ŽRTAVA 1995. 1,10000 Zagreb</item>
    </izvorni_sadrzaj>
    <derivirana_varijabla naziv="DomainObject.Predmet.SudioniciListAdressOIB_1">
      <item>TALAN KNEŽEVIĆ jednostavno društvo s ograničenom odgovornošću za trgovinu, OIB 11202399148, I.Čulinec 57,10000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11202399148</item>
      <item>, OIB 85821130368</item>
    </izvorni_sadrzaj>
    <derivirana_varijabla naziv="DomainObject.Predmet.SudioniciListNazivOIB_1">
      <item>, OIB 11202399148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2022.</izvorni_sadrzaj>
    <derivirana_varijabla naziv="DomainObject.Predmet.DatumPocetkaProcesa_1">29.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146</properties:Words>
  <properties:Characters>863</properties:Characters>
  <properties:Lines>46</properties:Lines>
  <properties:Paragraphs>25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2023-03-15T07:38:00Z</cp:lastPrinted>
  <dcterms:modified xmlns:xsi="http://www.w3.org/2001/XMLSchema-instance" xsi:type="dcterms:W3CDTF">2023-03-15T07:39:00Z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